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F2EC6" w14:textId="77777777" w:rsidR="00E739E8" w:rsidRDefault="00E739E8" w:rsidP="00E739E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KNIGHT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fl.1490)</w:t>
      </w:r>
    </w:p>
    <w:p w14:paraId="015222E6" w14:textId="77777777" w:rsidR="00E739E8" w:rsidRDefault="00E739E8" w:rsidP="00E739E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Chiddingstone</w:t>
      </w:r>
      <w:proofErr w:type="spellEnd"/>
      <w:r>
        <w:rPr>
          <w:rFonts w:cs="Times New Roman"/>
          <w:szCs w:val="24"/>
        </w:rPr>
        <w:t>, Kent.</w:t>
      </w:r>
    </w:p>
    <w:p w14:paraId="4711712D" w14:textId="77777777" w:rsidR="00E739E8" w:rsidRDefault="00E739E8" w:rsidP="00E739E8">
      <w:pPr>
        <w:pStyle w:val="NoSpacing"/>
        <w:jc w:val="both"/>
        <w:rPr>
          <w:rFonts w:cs="Times New Roman"/>
          <w:szCs w:val="24"/>
        </w:rPr>
      </w:pPr>
    </w:p>
    <w:p w14:paraId="032FAEDA" w14:textId="77777777" w:rsidR="00E739E8" w:rsidRDefault="00E739E8" w:rsidP="00E739E8">
      <w:pPr>
        <w:pStyle w:val="NoSpacing"/>
        <w:jc w:val="both"/>
        <w:rPr>
          <w:rFonts w:cs="Times New Roman"/>
          <w:szCs w:val="24"/>
        </w:rPr>
      </w:pPr>
    </w:p>
    <w:p w14:paraId="575389F5" w14:textId="77777777" w:rsidR="00E739E8" w:rsidRDefault="00E739E8" w:rsidP="00E739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1490</w:t>
      </w:r>
      <w:r>
        <w:rPr>
          <w:rFonts w:cs="Times New Roman"/>
          <w:szCs w:val="24"/>
        </w:rPr>
        <w:tab/>
        <w:t>He made his Will.</w:t>
      </w:r>
    </w:p>
    <w:p w14:paraId="3AE04EA7" w14:textId="77777777" w:rsidR="00E739E8" w:rsidRDefault="00E739E8" w:rsidP="00E739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4A36348F" w14:textId="77777777" w:rsidR="00E739E8" w:rsidRDefault="00E739E8" w:rsidP="00E739E8">
      <w:pPr>
        <w:pStyle w:val="NoSpacing"/>
        <w:rPr>
          <w:rFonts w:cs="Times New Roman"/>
          <w:szCs w:val="24"/>
        </w:rPr>
      </w:pPr>
    </w:p>
    <w:p w14:paraId="1C8B2E43" w14:textId="77777777" w:rsidR="00E739E8" w:rsidRDefault="00E739E8" w:rsidP="00E739E8">
      <w:pPr>
        <w:pStyle w:val="NoSpacing"/>
        <w:rPr>
          <w:rFonts w:cs="Times New Roman"/>
          <w:szCs w:val="24"/>
        </w:rPr>
      </w:pPr>
    </w:p>
    <w:p w14:paraId="227A91CA" w14:textId="77777777" w:rsidR="00E739E8" w:rsidRDefault="00E739E8" w:rsidP="00E739E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November 2022</w:t>
      </w:r>
    </w:p>
    <w:p w14:paraId="14F187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CC253" w14:textId="77777777" w:rsidR="00E739E8" w:rsidRDefault="00E739E8" w:rsidP="009139A6">
      <w:r>
        <w:separator/>
      </w:r>
    </w:p>
  </w:endnote>
  <w:endnote w:type="continuationSeparator" w:id="0">
    <w:p w14:paraId="45F91049" w14:textId="77777777" w:rsidR="00E739E8" w:rsidRDefault="00E739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DBF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95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45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E9A3E" w14:textId="77777777" w:rsidR="00E739E8" w:rsidRDefault="00E739E8" w:rsidP="009139A6">
      <w:r>
        <w:separator/>
      </w:r>
    </w:p>
  </w:footnote>
  <w:footnote w:type="continuationSeparator" w:id="0">
    <w:p w14:paraId="10EC08F9" w14:textId="77777777" w:rsidR="00E739E8" w:rsidRDefault="00E739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B5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A2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85F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9E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39E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6EAE3"/>
  <w15:chartTrackingRefBased/>
  <w15:docId w15:val="{C1447404-9390-41C3-9493-E0F5CC40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39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2023-03-02T21:19:00Z</dcterms:created>
  <dcterms:modified xsi:type="dcterms:W3CDTF">2023-03-02T21:22:00Z</dcterms:modified>
</cp:coreProperties>
</file>